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63D" w:rsidRPr="00B4163D" w:rsidRDefault="00B4163D" w:rsidP="00B4163D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B4163D">
        <w:rPr>
          <w:b/>
          <w:sz w:val="28"/>
          <w:szCs w:val="28"/>
        </w:rPr>
        <w:t>Жен</w:t>
      </w:r>
      <w:r w:rsidR="00C73965">
        <w:rPr>
          <w:b/>
          <w:sz w:val="28"/>
          <w:szCs w:val="28"/>
        </w:rPr>
        <w:t>и ДЛШ гр.Ботевград 30.06 – 01.07</w:t>
      </w:r>
      <w:bookmarkStart w:id="0" w:name="_GoBack"/>
      <w:bookmarkEnd w:id="0"/>
      <w:r w:rsidRPr="00B4163D">
        <w:rPr>
          <w:b/>
          <w:sz w:val="28"/>
          <w:szCs w:val="28"/>
        </w:rPr>
        <w:t>.2021</w:t>
      </w:r>
      <w:r w:rsidR="00C73965">
        <w:rPr>
          <w:b/>
          <w:sz w:val="28"/>
          <w:szCs w:val="28"/>
        </w:rPr>
        <w:t>г.</w:t>
      </w:r>
    </w:p>
    <w:p w:rsidR="003B3334" w:rsidRPr="00A40CD1" w:rsidRDefault="003B3334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71344D" w:rsidRPr="00A40CD1" w:rsidRDefault="0071344D" w:rsidP="00023568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994D7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 xml:space="preserve">48 </w:t>
      </w:r>
      <w:r w:rsidRPr="00A40CD1">
        <w:rPr>
          <w:b/>
          <w:sz w:val="24"/>
          <w:szCs w:val="24"/>
        </w:rPr>
        <w:t>кг.</w:t>
      </w:r>
    </w:p>
    <w:p w:rsidR="0071344D" w:rsidRDefault="0071344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Севда Асенова – Русе</w:t>
      </w:r>
    </w:p>
    <w:p w:rsidR="0071344D" w:rsidRPr="00A40CD1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51</w:t>
      </w:r>
      <w:r w:rsidRPr="00A40CD1">
        <w:rPr>
          <w:b/>
          <w:sz w:val="24"/>
          <w:szCs w:val="24"/>
        </w:rPr>
        <w:t xml:space="preserve">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23568" w:rsidRDefault="0071344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Стойка Кръстева – Локомотив София</w:t>
      </w:r>
    </w:p>
    <w:p w:rsidR="00BF6B6F" w:rsidRDefault="00BF6B6F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Ерика Станоева – Ладимекс </w:t>
      </w:r>
    </w:p>
    <w:p w:rsidR="00023568" w:rsidRPr="00A40CD1" w:rsidRDefault="00BF6B6F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23568">
        <w:rPr>
          <w:sz w:val="24"/>
          <w:szCs w:val="24"/>
        </w:rPr>
        <w:t xml:space="preserve">. Златислава Чуканова Георгиева – Добруджа </w:t>
      </w:r>
    </w:p>
    <w:p w:rsidR="0071344D" w:rsidRPr="00A40CD1" w:rsidRDefault="0071344D" w:rsidP="0071344D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994D7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71344D">
        <w:rPr>
          <w:b/>
          <w:sz w:val="24"/>
          <w:szCs w:val="24"/>
        </w:rPr>
        <w:t>54</w:t>
      </w:r>
      <w:r w:rsidRPr="00A40CD1">
        <w:rPr>
          <w:b/>
          <w:sz w:val="24"/>
          <w:szCs w:val="24"/>
        </w:rPr>
        <w:t xml:space="preserve"> кг.</w:t>
      </w:r>
    </w:p>
    <w:p w:rsidR="00C72B5D" w:rsidRDefault="0071344D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23568">
        <w:rPr>
          <w:sz w:val="24"/>
          <w:szCs w:val="24"/>
        </w:rPr>
        <w:t>Габриела Димитрова – Русе</w:t>
      </w:r>
    </w:p>
    <w:p w:rsidR="00023568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Благовеста Георгиева – Червен Бряг</w:t>
      </w:r>
    </w:p>
    <w:p w:rsidR="0071344D" w:rsidRPr="00A40CD1" w:rsidRDefault="0071344D" w:rsidP="00C72B5D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994D7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57</w:t>
      </w:r>
      <w:r w:rsidRPr="00A40CD1">
        <w:rPr>
          <w:b/>
          <w:sz w:val="24"/>
          <w:szCs w:val="24"/>
        </w:rPr>
        <w:t xml:space="preserve"> кг</w:t>
      </w:r>
    </w:p>
    <w:p w:rsidR="000A0261" w:rsidRDefault="00C72B5D" w:rsidP="00BF6B6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0555DF">
        <w:rPr>
          <w:sz w:val="24"/>
          <w:szCs w:val="24"/>
        </w:rPr>
        <w:t>Силвия Гю</w:t>
      </w:r>
      <w:r w:rsidR="00BF6B6F">
        <w:rPr>
          <w:sz w:val="24"/>
          <w:szCs w:val="24"/>
        </w:rPr>
        <w:t xml:space="preserve">дурова </w:t>
      </w:r>
      <w:r w:rsidR="000A0261">
        <w:rPr>
          <w:sz w:val="24"/>
          <w:szCs w:val="24"/>
        </w:rPr>
        <w:t xml:space="preserve"> - КПВ</w:t>
      </w:r>
    </w:p>
    <w:p w:rsidR="000A0261" w:rsidRDefault="000A0261" w:rsidP="00BF6B6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Кристина Андонова – Димов Бокс</w:t>
      </w:r>
    </w:p>
    <w:p w:rsidR="000A0261" w:rsidRDefault="000A0261" w:rsidP="00BF6B6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Маноела Йорданова – Ладимекс</w:t>
      </w:r>
    </w:p>
    <w:p w:rsidR="000A0261" w:rsidRDefault="000A0261" w:rsidP="00BF6B6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4. Деляна Лалева - Славия</w:t>
      </w:r>
    </w:p>
    <w:p w:rsidR="000A0261" w:rsidRPr="00A40CD1" w:rsidRDefault="00C72B5D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FE2498" w:rsidRPr="00A40CD1" w:rsidRDefault="00A40CD1" w:rsidP="00994D7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60</w:t>
      </w:r>
      <w:r w:rsidRPr="00A40CD1">
        <w:rPr>
          <w:b/>
          <w:sz w:val="24"/>
          <w:szCs w:val="24"/>
        </w:rPr>
        <w:t xml:space="preserve"> кг</w:t>
      </w:r>
    </w:p>
    <w:p w:rsidR="00C72B5D" w:rsidRDefault="00C72B5D" w:rsidP="00C72B5D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A0261">
        <w:rPr>
          <w:sz w:val="24"/>
          <w:szCs w:val="24"/>
        </w:rPr>
        <w:t xml:space="preserve">Десислава Костадинова – Балкан </w:t>
      </w:r>
    </w:p>
    <w:p w:rsidR="00023568" w:rsidRDefault="00023568" w:rsidP="000A026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A0261">
        <w:rPr>
          <w:sz w:val="24"/>
          <w:szCs w:val="24"/>
        </w:rPr>
        <w:t>Марие Ракосникова – Левски София Запад</w:t>
      </w:r>
    </w:p>
    <w:p w:rsidR="00C72B5D" w:rsidRDefault="00C72B5D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94D74" w:rsidRDefault="00994D74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94D74" w:rsidRPr="00A40CD1" w:rsidRDefault="00994D74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 xml:space="preserve">Категория до </w:t>
      </w:r>
      <w:r w:rsidR="00C72B5D">
        <w:rPr>
          <w:b/>
          <w:sz w:val="24"/>
          <w:szCs w:val="24"/>
        </w:rPr>
        <w:t>6</w:t>
      </w:r>
      <w:r w:rsidRPr="00A40CD1">
        <w:rPr>
          <w:b/>
          <w:sz w:val="24"/>
          <w:szCs w:val="24"/>
        </w:rPr>
        <w:t>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023568" w:rsidRDefault="00C72B5D" w:rsidP="000A026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1. </w:t>
      </w:r>
      <w:r w:rsidR="000A0261">
        <w:rPr>
          <w:sz w:val="24"/>
          <w:szCs w:val="24"/>
        </w:rPr>
        <w:t>Анна Мария Дялова – Русе</w:t>
      </w:r>
    </w:p>
    <w:p w:rsidR="000A0261" w:rsidRDefault="000A0261" w:rsidP="000A026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Деница Елисеева – Левски София Запад</w:t>
      </w:r>
    </w:p>
    <w:p w:rsidR="000A0261" w:rsidRDefault="000A0261" w:rsidP="000A026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Калина Николова – Славия</w:t>
      </w:r>
    </w:p>
    <w:p w:rsidR="00C72B5D" w:rsidRDefault="000A0261" w:rsidP="00A40CD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4. Стефани Минчева – Балкан </w:t>
      </w:r>
    </w:p>
    <w:p w:rsidR="000A0261" w:rsidRPr="00A40CD1" w:rsidRDefault="000A0261" w:rsidP="00A40CD1">
      <w:pPr>
        <w:spacing w:line="360" w:lineRule="auto"/>
        <w:jc w:val="both"/>
        <w:rPr>
          <w:sz w:val="24"/>
          <w:szCs w:val="24"/>
        </w:rPr>
      </w:pPr>
    </w:p>
    <w:p w:rsidR="00FE2498" w:rsidRPr="00A40CD1" w:rsidRDefault="00A40CD1" w:rsidP="00994D7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C72B5D">
        <w:rPr>
          <w:b/>
          <w:sz w:val="24"/>
          <w:szCs w:val="24"/>
        </w:rPr>
        <w:t>69</w:t>
      </w:r>
      <w:r w:rsidRPr="00A40CD1">
        <w:rPr>
          <w:b/>
          <w:sz w:val="24"/>
          <w:szCs w:val="24"/>
        </w:rPr>
        <w:t xml:space="preserve"> кг</w:t>
      </w:r>
    </w:p>
    <w:p w:rsidR="00C72B5D" w:rsidRDefault="00C72B5D" w:rsidP="00023568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A73B0">
        <w:rPr>
          <w:sz w:val="24"/>
          <w:szCs w:val="24"/>
        </w:rPr>
        <w:t xml:space="preserve"> </w:t>
      </w:r>
      <w:r w:rsidR="00023568">
        <w:rPr>
          <w:sz w:val="24"/>
          <w:szCs w:val="24"/>
        </w:rPr>
        <w:t>Мелис Йонузова – Омуртаг</w:t>
      </w:r>
    </w:p>
    <w:p w:rsidR="000A0261" w:rsidRDefault="000A0261" w:rsidP="000A026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A0261" w:rsidRPr="00A40CD1" w:rsidRDefault="000A0261" w:rsidP="000A0261">
      <w:pPr>
        <w:spacing w:line="360" w:lineRule="auto"/>
        <w:jc w:val="both"/>
        <w:rPr>
          <w:sz w:val="24"/>
          <w:szCs w:val="24"/>
        </w:rPr>
      </w:pPr>
    </w:p>
    <w:p w:rsidR="00FE2498" w:rsidRPr="00A40CD1" w:rsidRDefault="00A40CD1" w:rsidP="00994D7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 w:rsidR="00EA5F79">
        <w:rPr>
          <w:b/>
          <w:sz w:val="24"/>
          <w:szCs w:val="24"/>
        </w:rPr>
        <w:t>75</w:t>
      </w:r>
      <w:r w:rsidRPr="00A40CD1">
        <w:rPr>
          <w:b/>
          <w:sz w:val="24"/>
          <w:szCs w:val="24"/>
        </w:rPr>
        <w:t xml:space="preserve"> кг</w:t>
      </w:r>
    </w:p>
    <w:p w:rsidR="00023568" w:rsidRPr="00A40CD1" w:rsidRDefault="00EA5F79" w:rsidP="000A026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 </w:t>
      </w:r>
      <w:r w:rsidR="000A0261">
        <w:rPr>
          <w:sz w:val="24"/>
          <w:szCs w:val="24"/>
        </w:rPr>
        <w:t>Марта Фол - Кико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0A0261" w:rsidRPr="00A40CD1" w:rsidRDefault="000A026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023568" w:rsidRPr="00A40CD1" w:rsidRDefault="00023568" w:rsidP="00994D74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 xml:space="preserve">Категория до </w:t>
      </w:r>
      <w:r>
        <w:rPr>
          <w:b/>
          <w:sz w:val="24"/>
          <w:szCs w:val="24"/>
        </w:rPr>
        <w:t>+81</w:t>
      </w:r>
      <w:r w:rsidRPr="00A40CD1">
        <w:rPr>
          <w:b/>
          <w:sz w:val="24"/>
          <w:szCs w:val="24"/>
        </w:rPr>
        <w:t xml:space="preserve"> кг</w:t>
      </w:r>
    </w:p>
    <w:p w:rsidR="00023568" w:rsidRDefault="00023568" w:rsidP="000A026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A0261">
        <w:rPr>
          <w:sz w:val="24"/>
          <w:szCs w:val="24"/>
        </w:rPr>
        <w:t>Василена Рангелова - Кико</w:t>
      </w:r>
    </w:p>
    <w:p w:rsidR="00EA5F79" w:rsidRDefault="00023568" w:rsidP="00A40CD1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2. Теодора Станева – Олимпия Разград</w:t>
      </w:r>
    </w:p>
    <w:p w:rsidR="00EA5F79" w:rsidRDefault="0065713B" w:rsidP="0065713B">
      <w:pPr>
        <w:spacing w:line="36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A0261">
        <w:rPr>
          <w:sz w:val="24"/>
          <w:szCs w:val="24"/>
        </w:rPr>
        <w:t>Адриана Цветанова – Червен Бряг</w:t>
      </w:r>
    </w:p>
    <w:p w:rsidR="00A40CD1" w:rsidRPr="00994D74" w:rsidRDefault="00A40CD1" w:rsidP="00994D74">
      <w:pPr>
        <w:spacing w:line="360" w:lineRule="auto"/>
        <w:ind w:left="5664" w:firstLine="708"/>
        <w:rPr>
          <w:b/>
          <w:sz w:val="40"/>
          <w:szCs w:val="40"/>
        </w:rPr>
      </w:pPr>
      <w:r w:rsidRPr="00994D74">
        <w:rPr>
          <w:b/>
          <w:sz w:val="40"/>
          <w:szCs w:val="40"/>
        </w:rPr>
        <w:t>БФБОКС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</w:p>
    <w:sectPr w:rsidR="00E37B84" w:rsidRPr="00E37B84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170" w:rsidRDefault="00425170" w:rsidP="00144764">
      <w:r>
        <w:separator/>
      </w:r>
    </w:p>
  </w:endnote>
  <w:endnote w:type="continuationSeparator" w:id="0">
    <w:p w:rsidR="00425170" w:rsidRDefault="00425170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4B7385AC" wp14:editId="29DC0615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78E20AFF" wp14:editId="12CCE1C2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58FD9289" wp14:editId="12EB816A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6FD08BB5" wp14:editId="2E8C948B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170" w:rsidRDefault="00425170" w:rsidP="00144764">
      <w:r>
        <w:separator/>
      </w:r>
    </w:p>
  </w:footnote>
  <w:footnote w:type="continuationSeparator" w:id="0">
    <w:p w:rsidR="00425170" w:rsidRDefault="00425170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26365FF2" wp14:editId="0F0B9C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23568"/>
    <w:rsid w:val="000342D8"/>
    <w:rsid w:val="000555DF"/>
    <w:rsid w:val="000A0261"/>
    <w:rsid w:val="00144764"/>
    <w:rsid w:val="00231BCD"/>
    <w:rsid w:val="002A3527"/>
    <w:rsid w:val="002A4A8E"/>
    <w:rsid w:val="002B562C"/>
    <w:rsid w:val="00301B24"/>
    <w:rsid w:val="003302ED"/>
    <w:rsid w:val="00360D20"/>
    <w:rsid w:val="003A6937"/>
    <w:rsid w:val="003B3334"/>
    <w:rsid w:val="004035AA"/>
    <w:rsid w:val="00425170"/>
    <w:rsid w:val="00455917"/>
    <w:rsid w:val="00570DB0"/>
    <w:rsid w:val="005767CF"/>
    <w:rsid w:val="00576D0A"/>
    <w:rsid w:val="005A282E"/>
    <w:rsid w:val="005F49F3"/>
    <w:rsid w:val="00637BA4"/>
    <w:rsid w:val="0065713B"/>
    <w:rsid w:val="006C5163"/>
    <w:rsid w:val="0071344D"/>
    <w:rsid w:val="0076018A"/>
    <w:rsid w:val="00803AE2"/>
    <w:rsid w:val="00853C82"/>
    <w:rsid w:val="008F5307"/>
    <w:rsid w:val="00917784"/>
    <w:rsid w:val="00994D74"/>
    <w:rsid w:val="009A1F15"/>
    <w:rsid w:val="009B237E"/>
    <w:rsid w:val="009D5831"/>
    <w:rsid w:val="00A0024D"/>
    <w:rsid w:val="00A212AD"/>
    <w:rsid w:val="00A263A5"/>
    <w:rsid w:val="00A40CD1"/>
    <w:rsid w:val="00AA73B0"/>
    <w:rsid w:val="00B215F5"/>
    <w:rsid w:val="00B4163D"/>
    <w:rsid w:val="00BF6B6F"/>
    <w:rsid w:val="00C31BCA"/>
    <w:rsid w:val="00C72B5D"/>
    <w:rsid w:val="00C73178"/>
    <w:rsid w:val="00C73965"/>
    <w:rsid w:val="00CB5611"/>
    <w:rsid w:val="00D512D9"/>
    <w:rsid w:val="00D70E33"/>
    <w:rsid w:val="00D876C6"/>
    <w:rsid w:val="00DE427D"/>
    <w:rsid w:val="00E238F0"/>
    <w:rsid w:val="00E37B84"/>
    <w:rsid w:val="00E53A73"/>
    <w:rsid w:val="00EA5F79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8DEC6"/>
  <w15:docId w15:val="{D89B26F2-C2B3-4741-A4F7-3663A6EC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0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11</cp:revision>
  <dcterms:created xsi:type="dcterms:W3CDTF">2021-03-31T07:16:00Z</dcterms:created>
  <dcterms:modified xsi:type="dcterms:W3CDTF">2021-07-16T07:49:00Z</dcterms:modified>
</cp:coreProperties>
</file>